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_GoBack"/>
    <w:bookmarkEnd w:id="0"/>
    <w:p w:rsidR="007F0258" w:rsidRDefault="007F0258">
      <w:r>
        <w:rPr>
          <w:noProof/>
          <w:lang w:eastAsia="lt-LT"/>
        </w:rPr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s1026" type="#_x0000_t75" style="width:442.7pt;height:692.95pt;visibility:visible;mso-position-horizontal-relative:char;mso-position-vertical-relative:line">
            <v:imagedata r:id="rId4" o:title="" croptop="1831f" cropleft="8777f"/>
            <w10:anchorlock/>
          </v:shape>
        </w:pict>
      </w:r>
    </w:p>
    <w:sectPr w:rsidR="007F0258" w:rsidSect="00C07735"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1296"/>
  <w:hyphenationZone w:val="396"/>
  <w:characterSpacingControl w:val="doNotCompress"/>
  <w:doNotValidateAgainstSchema/>
  <w:doNotDemarcateInvalidXml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8673F"/>
    <w:rsid w:val="00123810"/>
    <w:rsid w:val="00144A31"/>
    <w:rsid w:val="00157920"/>
    <w:rsid w:val="0018673F"/>
    <w:rsid w:val="0027790F"/>
    <w:rsid w:val="002B0552"/>
    <w:rsid w:val="002B386D"/>
    <w:rsid w:val="004249EE"/>
    <w:rsid w:val="004A5F26"/>
    <w:rsid w:val="00520186"/>
    <w:rsid w:val="00535CDA"/>
    <w:rsid w:val="00695B72"/>
    <w:rsid w:val="007F0258"/>
    <w:rsid w:val="00977DC8"/>
    <w:rsid w:val="00991003"/>
    <w:rsid w:val="009C3336"/>
    <w:rsid w:val="00A11D13"/>
    <w:rsid w:val="00A14B3C"/>
    <w:rsid w:val="00A546F0"/>
    <w:rsid w:val="00AC2CBA"/>
    <w:rsid w:val="00B01C51"/>
    <w:rsid w:val="00B471F0"/>
    <w:rsid w:val="00C07735"/>
    <w:rsid w:val="00DD2E02"/>
    <w:rsid w:val="00E94D6B"/>
    <w:rsid w:val="00EF39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lt-LT" w:eastAsia="lt-L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7735"/>
    <w:pPr>
      <w:spacing w:after="200" w:line="276" w:lineRule="auto"/>
    </w:pPr>
    <w:rPr>
      <w:rFonts w:cs="Calibri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1867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67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10</TotalTime>
  <Pages>1</Pages>
  <Words>18</Words>
  <Characters>11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Podgaiskyte Viktorija</dc:creator>
  <cp:keywords/>
  <dc:description/>
  <cp:lastModifiedBy>tkl</cp:lastModifiedBy>
  <cp:revision>2</cp:revision>
  <cp:lastPrinted>2012-10-22T10:48:00Z</cp:lastPrinted>
  <dcterms:created xsi:type="dcterms:W3CDTF">2012-07-27T10:01:00Z</dcterms:created>
  <dcterms:modified xsi:type="dcterms:W3CDTF">2012-10-22T10:57:00Z</dcterms:modified>
</cp:coreProperties>
</file>